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AD" w:rsidRPr="00825FAD" w:rsidRDefault="00825FAD" w:rsidP="00825FAD">
      <w:pPr>
        <w:jc w:val="center"/>
        <w:rPr>
          <w:b/>
          <w:lang w:val="ru-RU"/>
        </w:rPr>
      </w:pPr>
      <w:bookmarkStart w:id="0" w:name="РГР_01"/>
      <w:r w:rsidRPr="00825FAD">
        <w:rPr>
          <w:b/>
          <w:lang w:val="ru-RU"/>
        </w:rPr>
        <w:t>Расч</w:t>
      </w:r>
      <w:r w:rsidR="00374E4B">
        <w:rPr>
          <w:b/>
          <w:lang w:val="ru-RU"/>
        </w:rPr>
        <w:t>ё</w:t>
      </w:r>
      <w:r w:rsidRPr="00825FAD">
        <w:rPr>
          <w:b/>
          <w:lang w:val="ru-RU"/>
        </w:rPr>
        <w:t>тно–графическая работа №1</w:t>
      </w:r>
    </w:p>
    <w:bookmarkEnd w:id="0"/>
    <w:p w:rsidR="00825FAD" w:rsidRDefault="00825FAD" w:rsidP="00825FAD">
      <w:pPr>
        <w:jc w:val="center"/>
        <w:rPr>
          <w:lang w:val="ru-RU"/>
        </w:rPr>
      </w:pPr>
    </w:p>
    <w:p w:rsidR="00825FAD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ОПРЕДЕЛЕНИЕ РЕАКЦИЙ СВЯЗЕЙ ГЕОМЕТРИЧЕСКИМ И </w:t>
      </w:r>
    </w:p>
    <w:p w:rsidR="00F762D8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>АНАЛИТИЧЕСКИМ СПОСОБАМИ</w:t>
      </w:r>
    </w:p>
    <w:p w:rsidR="00825FAD" w:rsidRDefault="00825FA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97618B" w:rsidRDefault="0097618B" w:rsidP="00825FAD">
      <w:pPr>
        <w:jc w:val="center"/>
        <w:rPr>
          <w:lang w:val="ru-RU"/>
        </w:rPr>
      </w:pPr>
    </w:p>
    <w:p w:rsidR="005A45ED" w:rsidRPr="005A45ED" w:rsidRDefault="00825FAD" w:rsidP="005A45E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Определить величину и направление реакций связей </w:t>
      </w:r>
      <w:r w:rsidR="005A45ED" w:rsidRPr="005A45ED">
        <w:rPr>
          <w:lang w:val="ru-RU"/>
        </w:rPr>
        <w:t xml:space="preserve">геометрическим и </w:t>
      </w:r>
    </w:p>
    <w:p w:rsidR="00825FAD" w:rsidRDefault="005A45ED" w:rsidP="005A45ED">
      <w:pPr>
        <w:jc w:val="center"/>
        <w:rPr>
          <w:lang w:val="ru-RU"/>
        </w:rPr>
      </w:pPr>
      <w:r w:rsidRPr="005A45ED">
        <w:rPr>
          <w:lang w:val="ru-RU"/>
        </w:rPr>
        <w:t>аналитическим способами</w:t>
      </w:r>
      <w:r>
        <w:rPr>
          <w:lang w:val="ru-RU"/>
        </w:rPr>
        <w:t xml:space="preserve"> </w:t>
      </w:r>
      <w:r w:rsidR="00825FAD" w:rsidRPr="00825FAD">
        <w:rPr>
          <w:lang w:val="ru-RU"/>
        </w:rPr>
        <w:t>по данн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вариант</w:t>
      </w:r>
      <w:r w:rsidR="00825FAD">
        <w:rPr>
          <w:lang w:val="ru-RU"/>
        </w:rPr>
        <w:t>у</w:t>
      </w:r>
      <w:r w:rsidR="00825FAD" w:rsidRPr="00825FAD">
        <w:rPr>
          <w:lang w:val="ru-RU"/>
        </w:rPr>
        <w:t>, показанн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на рис</w:t>
      </w:r>
      <w:r w:rsidR="00825FAD">
        <w:rPr>
          <w:lang w:val="ru-RU"/>
        </w:rPr>
        <w:t>унке</w:t>
      </w: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3F21CB" w:rsidRDefault="003F21CB" w:rsidP="00825FAD">
      <w:pPr>
        <w:jc w:val="center"/>
        <w:rPr>
          <w:lang w:val="ru-RU"/>
        </w:rPr>
      </w:pPr>
    </w:p>
    <w:p w:rsidR="00464F1A" w:rsidRDefault="003F21CB" w:rsidP="00825FAD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575732" cy="3166281"/>
            <wp:effectExtent l="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093" cy="3166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  <w:bookmarkStart w:id="1" w:name="_GoBack"/>
      <w:bookmarkEnd w:id="1"/>
    </w:p>
    <w:sectPr w:rsidR="00464F1A" w:rsidSect="00F762D8">
      <w:headerReference w:type="default" r:id="rId7"/>
      <w:pgSz w:w="11907" w:h="16840" w:code="9"/>
      <w:pgMar w:top="737" w:right="1134" w:bottom="1758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7" w:rsidRDefault="002E1FC7" w:rsidP="00F762D8">
      <w:r>
        <w:separator/>
      </w:r>
    </w:p>
  </w:endnote>
  <w:endnote w:type="continuationSeparator" w:id="0">
    <w:p w:rsidR="002E1FC7" w:rsidRDefault="002E1FC7" w:rsidP="00F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7" w:rsidRDefault="002E1FC7" w:rsidP="00F762D8">
      <w:r>
        <w:separator/>
      </w:r>
    </w:p>
  </w:footnote>
  <w:footnote w:type="continuationSeparator" w:id="0">
    <w:p w:rsidR="002E1FC7" w:rsidRDefault="002E1FC7" w:rsidP="00F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FC7" w:rsidRDefault="002E1FC7">
    <w:pPr>
      <w:pStyle w:val="a3"/>
    </w:pPr>
    <w:r>
      <w:rPr>
        <w:noProof/>
        <w:sz w:val="20"/>
        <w:lang w:val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0779F2">
                              <w:rPr>
                                <w:noProof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090" w:rsidRDefault="003E1EB1">
                            <w:pPr>
                              <w:pStyle w:val="ab"/>
                              <w:jc w:val="center"/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2 </w:t>
                            </w:r>
                            <w:r w:rsidR="009E4090">
                              <w:rPr>
                                <w:b/>
                                <w:lang w:val="ru-RU"/>
                              </w:rPr>
                              <w:t>- вариант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0779F2">
                        <w:rPr>
                          <w:noProof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:rsidR="009E4090" w:rsidRDefault="003E1EB1">
                      <w:pPr>
                        <w:pStyle w:val="ab"/>
                        <w:jc w:val="center"/>
                      </w:pPr>
                      <w:r>
                        <w:rPr>
                          <w:b/>
                          <w:lang w:val="ru-RU"/>
                        </w:rPr>
                        <w:t xml:space="preserve">2 </w:t>
                      </w:r>
                      <w:r w:rsidR="009E4090">
                        <w:rPr>
                          <w:b/>
                          <w:lang w:val="ru-RU"/>
                        </w:rPr>
                        <w:t>- вариант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8"/>
    <w:rsid w:val="0001228A"/>
    <w:rsid w:val="00016DF4"/>
    <w:rsid w:val="00050DEC"/>
    <w:rsid w:val="000779F2"/>
    <w:rsid w:val="00092855"/>
    <w:rsid w:val="00127581"/>
    <w:rsid w:val="00140F93"/>
    <w:rsid w:val="001A3640"/>
    <w:rsid w:val="001A7387"/>
    <w:rsid w:val="001E39EF"/>
    <w:rsid w:val="00204BE8"/>
    <w:rsid w:val="00207DBB"/>
    <w:rsid w:val="00295C91"/>
    <w:rsid w:val="002C4F06"/>
    <w:rsid w:val="002E1FC7"/>
    <w:rsid w:val="002E7006"/>
    <w:rsid w:val="002E7C4D"/>
    <w:rsid w:val="003300B5"/>
    <w:rsid w:val="00357E46"/>
    <w:rsid w:val="00367DB0"/>
    <w:rsid w:val="003746B4"/>
    <w:rsid w:val="00374E4B"/>
    <w:rsid w:val="003868D9"/>
    <w:rsid w:val="00394525"/>
    <w:rsid w:val="003A1FE5"/>
    <w:rsid w:val="003B0F20"/>
    <w:rsid w:val="003C2993"/>
    <w:rsid w:val="003D34C3"/>
    <w:rsid w:val="003E1EB1"/>
    <w:rsid w:val="003F21CB"/>
    <w:rsid w:val="004029BF"/>
    <w:rsid w:val="00414CD0"/>
    <w:rsid w:val="004230AE"/>
    <w:rsid w:val="00435424"/>
    <w:rsid w:val="00444B7F"/>
    <w:rsid w:val="00452707"/>
    <w:rsid w:val="00464F1A"/>
    <w:rsid w:val="0047703C"/>
    <w:rsid w:val="004A623B"/>
    <w:rsid w:val="004F0AB0"/>
    <w:rsid w:val="004F2B1E"/>
    <w:rsid w:val="00504EC8"/>
    <w:rsid w:val="00515312"/>
    <w:rsid w:val="00554B7A"/>
    <w:rsid w:val="00580D68"/>
    <w:rsid w:val="00585AA2"/>
    <w:rsid w:val="0059142F"/>
    <w:rsid w:val="0059640E"/>
    <w:rsid w:val="005A45ED"/>
    <w:rsid w:val="005B2D6F"/>
    <w:rsid w:val="005B7AC0"/>
    <w:rsid w:val="005F796E"/>
    <w:rsid w:val="00654114"/>
    <w:rsid w:val="006665D3"/>
    <w:rsid w:val="00680E3B"/>
    <w:rsid w:val="00706D26"/>
    <w:rsid w:val="00785AC1"/>
    <w:rsid w:val="007A7CBE"/>
    <w:rsid w:val="007F7A50"/>
    <w:rsid w:val="00825FAD"/>
    <w:rsid w:val="00864122"/>
    <w:rsid w:val="008A47F0"/>
    <w:rsid w:val="008F5DB4"/>
    <w:rsid w:val="0090599D"/>
    <w:rsid w:val="00933F5A"/>
    <w:rsid w:val="00937BFE"/>
    <w:rsid w:val="009669AA"/>
    <w:rsid w:val="0097618B"/>
    <w:rsid w:val="0098036B"/>
    <w:rsid w:val="009921A9"/>
    <w:rsid w:val="00997104"/>
    <w:rsid w:val="009D488E"/>
    <w:rsid w:val="009E4090"/>
    <w:rsid w:val="00A057F0"/>
    <w:rsid w:val="00A16CAD"/>
    <w:rsid w:val="00A93DF0"/>
    <w:rsid w:val="00AC4D91"/>
    <w:rsid w:val="00AD24FA"/>
    <w:rsid w:val="00AF4728"/>
    <w:rsid w:val="00B6387D"/>
    <w:rsid w:val="00B66588"/>
    <w:rsid w:val="00B72975"/>
    <w:rsid w:val="00B74D3C"/>
    <w:rsid w:val="00BE5092"/>
    <w:rsid w:val="00BF3EFD"/>
    <w:rsid w:val="00BF58A8"/>
    <w:rsid w:val="00BF58F3"/>
    <w:rsid w:val="00C477A0"/>
    <w:rsid w:val="00C803DB"/>
    <w:rsid w:val="00C85B89"/>
    <w:rsid w:val="00CC47B1"/>
    <w:rsid w:val="00CE3245"/>
    <w:rsid w:val="00CE79B4"/>
    <w:rsid w:val="00D021B2"/>
    <w:rsid w:val="00D049E6"/>
    <w:rsid w:val="00D307B2"/>
    <w:rsid w:val="00D358A5"/>
    <w:rsid w:val="00D73E68"/>
    <w:rsid w:val="00DB060B"/>
    <w:rsid w:val="00E465EC"/>
    <w:rsid w:val="00EB2AB4"/>
    <w:rsid w:val="00EE0988"/>
    <w:rsid w:val="00F13CDD"/>
    <w:rsid w:val="00F16C01"/>
    <w:rsid w:val="00F21A85"/>
    <w:rsid w:val="00F72B50"/>
    <w:rsid w:val="00F762D8"/>
    <w:rsid w:val="00F93886"/>
    <w:rsid w:val="00FA1776"/>
    <w:rsid w:val="00FC1055"/>
    <w:rsid w:val="00FD2BAF"/>
    <w:rsid w:val="00FD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687C26A3-E57B-483A-AC0C-8B037544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1A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5A45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5E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55;&#1056;&#1054;&#1060;&#1048;_01.2020\08.02.01_&#1057;&#1058;\08.02.01_&#1044;&#1048;&#1057;&#1062;&#1048;&#1055;&#1051;&#1048;&#1053;&#1067;\&#1057;&#1058;-191\&#1057;&#1058;191_2&#1089;&#1077;&#1084;\&#1057;&#1058;191_&#1054;&#1055;.02_&#1058;&#1052;_2&#1089;&#1077;&#1084;(48&#1095;)\&#1057;&#1058;191_&#1058;&#1052;_1_&#1058;&#1045;&#1056;&#1052;&#1045;&#1061;_2&#1089;&#1077;&#1084;\&#1057;&#1058;171_&#1058;&#1052;(4&#1089;&#1077;&#1084;)_&#1056;&#1043;&#1056;\Format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Format_A4.dot</Template>
  <TotalTime>215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109</cp:revision>
  <dcterms:created xsi:type="dcterms:W3CDTF">2019-01-02T03:17:00Z</dcterms:created>
  <dcterms:modified xsi:type="dcterms:W3CDTF">2020-03-26T05:41:00Z</dcterms:modified>
</cp:coreProperties>
</file>