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FAD" w:rsidRPr="00825FAD" w:rsidRDefault="00825FAD" w:rsidP="00825FAD">
      <w:pPr>
        <w:jc w:val="center"/>
        <w:rPr>
          <w:b/>
          <w:lang w:val="ru-RU"/>
        </w:rPr>
      </w:pPr>
      <w:bookmarkStart w:id="0" w:name="РГР_01"/>
      <w:r w:rsidRPr="00825FAD">
        <w:rPr>
          <w:b/>
          <w:lang w:val="ru-RU"/>
        </w:rPr>
        <w:t>Расч</w:t>
      </w:r>
      <w:r w:rsidR="00B96F1C">
        <w:rPr>
          <w:b/>
          <w:lang w:val="ru-RU"/>
        </w:rPr>
        <w:t>ё</w:t>
      </w:r>
      <w:r w:rsidRPr="00825FAD">
        <w:rPr>
          <w:b/>
          <w:lang w:val="ru-RU"/>
        </w:rPr>
        <w:t>тно–графическая работа №1</w:t>
      </w:r>
    </w:p>
    <w:bookmarkEnd w:id="0"/>
    <w:p w:rsidR="00825FAD" w:rsidRDefault="00825FAD" w:rsidP="00825FAD">
      <w:pPr>
        <w:jc w:val="center"/>
        <w:rPr>
          <w:lang w:val="ru-RU"/>
        </w:rPr>
      </w:pPr>
    </w:p>
    <w:p w:rsidR="00825FAD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 xml:space="preserve">ОПРЕДЕЛЕНИЕ РЕАКЦИЙ СВЯЗЕЙ ГЕОМЕТРИЧЕСКИМ И </w:t>
      </w:r>
    </w:p>
    <w:p w:rsidR="00F762D8" w:rsidRDefault="00825FAD" w:rsidP="00825FAD">
      <w:pPr>
        <w:jc w:val="center"/>
        <w:rPr>
          <w:lang w:val="ru-RU"/>
        </w:rPr>
      </w:pPr>
      <w:r w:rsidRPr="00825FAD">
        <w:rPr>
          <w:lang w:val="ru-RU"/>
        </w:rPr>
        <w:t>АНАЛИТИЧЕСКИМ СПОСОБАМИ</w:t>
      </w:r>
    </w:p>
    <w:p w:rsidR="00825FAD" w:rsidRDefault="00825FA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97618B" w:rsidRDefault="0097618B" w:rsidP="00825FAD">
      <w:pPr>
        <w:jc w:val="center"/>
        <w:rPr>
          <w:lang w:val="ru-RU"/>
        </w:rPr>
      </w:pPr>
    </w:p>
    <w:p w:rsidR="005A45ED" w:rsidRPr="005A45ED" w:rsidRDefault="00825FAD" w:rsidP="005A45ED">
      <w:pPr>
        <w:jc w:val="center"/>
        <w:rPr>
          <w:lang w:val="ru-RU"/>
        </w:rPr>
      </w:pPr>
      <w:r w:rsidRPr="00825FAD">
        <w:rPr>
          <w:lang w:val="ru-RU"/>
        </w:rPr>
        <w:t>Определить величину и направление реа</w:t>
      </w:r>
      <w:bookmarkStart w:id="1" w:name="_GoBack"/>
      <w:bookmarkEnd w:id="1"/>
      <w:r w:rsidRPr="00825FAD">
        <w:rPr>
          <w:lang w:val="ru-RU"/>
        </w:rPr>
        <w:t xml:space="preserve">кций связей </w:t>
      </w:r>
      <w:r w:rsidR="005A45ED" w:rsidRPr="005A45ED">
        <w:rPr>
          <w:lang w:val="ru-RU"/>
        </w:rPr>
        <w:t xml:space="preserve">геометрическим и </w:t>
      </w:r>
    </w:p>
    <w:p w:rsidR="00825FAD" w:rsidRDefault="005A45ED" w:rsidP="005A45ED">
      <w:pPr>
        <w:jc w:val="center"/>
        <w:rPr>
          <w:lang w:val="ru-RU"/>
        </w:rPr>
      </w:pPr>
      <w:r w:rsidRPr="005A45ED">
        <w:rPr>
          <w:lang w:val="ru-RU"/>
        </w:rPr>
        <w:t>аналитическим способами</w:t>
      </w:r>
      <w:r>
        <w:rPr>
          <w:lang w:val="ru-RU"/>
        </w:rPr>
        <w:t xml:space="preserve"> </w:t>
      </w:r>
      <w:r w:rsidR="00825FAD" w:rsidRPr="00825FAD">
        <w:rPr>
          <w:lang w:val="ru-RU"/>
        </w:rPr>
        <w:t>по данн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вариант</w:t>
      </w:r>
      <w:r w:rsidR="00825FAD">
        <w:rPr>
          <w:lang w:val="ru-RU"/>
        </w:rPr>
        <w:t>у</w:t>
      </w:r>
      <w:r w:rsidR="00825FAD" w:rsidRPr="00825FAD">
        <w:rPr>
          <w:lang w:val="ru-RU"/>
        </w:rPr>
        <w:t>, показанн</w:t>
      </w:r>
      <w:r w:rsidR="00825FAD">
        <w:rPr>
          <w:lang w:val="ru-RU"/>
        </w:rPr>
        <w:t>ому</w:t>
      </w:r>
      <w:r w:rsidR="00825FAD" w:rsidRPr="00825FAD">
        <w:rPr>
          <w:lang w:val="ru-RU"/>
        </w:rPr>
        <w:t xml:space="preserve"> на рис</w:t>
      </w:r>
      <w:r w:rsidR="00825FAD">
        <w:rPr>
          <w:lang w:val="ru-RU"/>
        </w:rPr>
        <w:t>унке</w:t>
      </w: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5A45ED" w:rsidRDefault="005A45ED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906834" w:rsidP="00825FAD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5158740" cy="3766820"/>
            <wp:effectExtent l="0" t="0" r="3810" b="508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p w:rsidR="00464F1A" w:rsidRDefault="00464F1A" w:rsidP="00825FAD">
      <w:pPr>
        <w:jc w:val="center"/>
        <w:rPr>
          <w:lang w:val="ru-RU"/>
        </w:rPr>
      </w:pPr>
    </w:p>
    <w:sectPr w:rsidR="00464F1A" w:rsidSect="00F762D8">
      <w:headerReference w:type="default" r:id="rId7"/>
      <w:pgSz w:w="11907" w:h="16840" w:code="9"/>
      <w:pgMar w:top="737" w:right="1134" w:bottom="1758" w:left="141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FC7" w:rsidRDefault="002E1FC7" w:rsidP="00F762D8">
      <w:r>
        <w:separator/>
      </w:r>
    </w:p>
  </w:endnote>
  <w:endnote w:type="continuationSeparator" w:id="0">
    <w:p w:rsidR="002E1FC7" w:rsidRDefault="002E1FC7" w:rsidP="00F7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FC7" w:rsidRDefault="002E1FC7" w:rsidP="00F762D8">
      <w:r>
        <w:separator/>
      </w:r>
    </w:p>
  </w:footnote>
  <w:footnote w:type="continuationSeparator" w:id="0">
    <w:p w:rsidR="002E1FC7" w:rsidRDefault="002E1FC7" w:rsidP="00F7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FC7" w:rsidRDefault="002E1FC7">
    <w:pPr>
      <w:pStyle w:val="a3"/>
    </w:pPr>
    <w:r>
      <w:rPr>
        <w:noProof/>
        <w:sz w:val="20"/>
        <w:lang w:val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588760" cy="1018921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1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E1FC7" w:rsidRDefault="002E1FC7">
                            <w:pPr>
                              <w:pStyle w:val="ab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PAGE  \* LOWER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 w:rsidR="00B96F1C">
                              <w:rPr>
                                <w:noProof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Rectangle 20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E4090" w:rsidRDefault="009A2DBA">
                            <w:pPr>
                              <w:pStyle w:val="ab"/>
                              <w:jc w:val="center"/>
                            </w:pPr>
                            <w:r>
                              <w:rPr>
                                <w:b/>
                                <w:lang w:val="ru-RU"/>
                              </w:rPr>
                              <w:t xml:space="preserve">5 </w:t>
                            </w:r>
                            <w:r w:rsidR="009E4090">
                              <w:rPr>
                                <w:b/>
                                <w:lang w:val="ru-RU"/>
                              </w:rPr>
                              <w:t>- вариант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56.7pt;margin-top:19.85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" o:allowincell="f">
              <v:rect id="Rectangle 2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<v:line id="Line 3" o:spid="_x0000_s1028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<v:line id="Line 4" o:spid="_x0000_s1029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<v:line id="Line 5" o:spid="_x0000_s1030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<v:line id="Line 6" o:spid="_x0000_s1031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<v:line id="Line 7" o:spid="_x0000_s1032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<v:line id="Line 8" o:spid="_x0000_s1033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<v:line id="Line 9" o:spid="_x0000_s1034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10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<v:line id="Line 11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<v:line id="Line 12" o:spid="_x0000_s1037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<v:rect id="Rectangle 13" o:spid="_x0000_s1038" style="position:absolute;left:5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Изм.</w:t>
                      </w:r>
                    </w:p>
                  </w:txbxContent>
                </v:textbox>
              </v:rect>
              <v:rect id="Rectangle 14" o:spid="_x0000_s1039" style="position:absolute;left:1139;top:19660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5" o:spid="_x0000_s104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№ докум.</w:t>
                      </w:r>
                    </w:p>
                  </w:txbxContent>
                </v:textbox>
              </v:rect>
              <v:rect id="Rectangle 16" o:spid="_x0000_s1041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Подпись</w:t>
                      </w:r>
                    </w:p>
                  </w:txbxContent>
                </v:textbox>
              </v:rect>
              <v:rect id="Rectangle 17" o:spid="_x0000_s1042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8" o:spid="_x0000_s1043" style="position:absolute;left:18949;top:18977;width:1001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19" o:spid="_x0000_s1044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<v:textbox inset="1pt,1pt,1pt,1pt">
                  <w:txbxContent>
                    <w:p w:rsidR="002E1FC7" w:rsidRDefault="002E1FC7">
                      <w:pPr>
                        <w:pStyle w:val="ab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PAGE  \* LOWER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 w:rsidR="00B96F1C">
                        <w:rPr>
                          <w:noProof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20" o:spid="_x0000_s1045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<v:textbox inset="1pt,1pt,1pt,1pt">
                  <w:txbxContent>
                    <w:p w:rsidR="009E4090" w:rsidRDefault="009A2DBA">
                      <w:pPr>
                        <w:pStyle w:val="ab"/>
                        <w:jc w:val="center"/>
                      </w:pPr>
                      <w:r>
                        <w:rPr>
                          <w:b/>
                          <w:lang w:val="ru-RU"/>
                        </w:rPr>
                        <w:t xml:space="preserve">5 </w:t>
                      </w:r>
                      <w:r w:rsidR="009E4090">
                        <w:rPr>
                          <w:b/>
                          <w:lang w:val="ru-RU"/>
                        </w:rPr>
                        <w:t>- вариант</w:t>
                      </w: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D8"/>
    <w:rsid w:val="0001228A"/>
    <w:rsid w:val="00016DF4"/>
    <w:rsid w:val="00050DEC"/>
    <w:rsid w:val="00127581"/>
    <w:rsid w:val="00140F93"/>
    <w:rsid w:val="00160ECF"/>
    <w:rsid w:val="001A3640"/>
    <w:rsid w:val="001A7387"/>
    <w:rsid w:val="001B0D22"/>
    <w:rsid w:val="001D72FB"/>
    <w:rsid w:val="001F1D02"/>
    <w:rsid w:val="00204BE8"/>
    <w:rsid w:val="00207DBB"/>
    <w:rsid w:val="002361F6"/>
    <w:rsid w:val="00295C91"/>
    <w:rsid w:val="002C4F06"/>
    <w:rsid w:val="002E1FC7"/>
    <w:rsid w:val="002E7006"/>
    <w:rsid w:val="002E7C4D"/>
    <w:rsid w:val="003300B5"/>
    <w:rsid w:val="00367DB0"/>
    <w:rsid w:val="003746B4"/>
    <w:rsid w:val="00384503"/>
    <w:rsid w:val="003A1FE5"/>
    <w:rsid w:val="003B0F20"/>
    <w:rsid w:val="003C2993"/>
    <w:rsid w:val="003D34C3"/>
    <w:rsid w:val="004029BF"/>
    <w:rsid w:val="00414CD0"/>
    <w:rsid w:val="00422E05"/>
    <w:rsid w:val="004230AE"/>
    <w:rsid w:val="00444B7F"/>
    <w:rsid w:val="00452707"/>
    <w:rsid w:val="00464F1A"/>
    <w:rsid w:val="0047703C"/>
    <w:rsid w:val="0048122B"/>
    <w:rsid w:val="00482E5C"/>
    <w:rsid w:val="004A623B"/>
    <w:rsid w:val="004C4BC0"/>
    <w:rsid w:val="004F0AB0"/>
    <w:rsid w:val="004F2B1E"/>
    <w:rsid w:val="00504EC8"/>
    <w:rsid w:val="0059142F"/>
    <w:rsid w:val="0059640E"/>
    <w:rsid w:val="005A45ED"/>
    <w:rsid w:val="005B2D6F"/>
    <w:rsid w:val="005B31FA"/>
    <w:rsid w:val="005B7AC0"/>
    <w:rsid w:val="005F796E"/>
    <w:rsid w:val="00613ACD"/>
    <w:rsid w:val="00623784"/>
    <w:rsid w:val="00654114"/>
    <w:rsid w:val="00680E3B"/>
    <w:rsid w:val="006F68A3"/>
    <w:rsid w:val="00706D26"/>
    <w:rsid w:val="00785276"/>
    <w:rsid w:val="007C6C49"/>
    <w:rsid w:val="008110E1"/>
    <w:rsid w:val="00825FAD"/>
    <w:rsid w:val="00864122"/>
    <w:rsid w:val="008A47F0"/>
    <w:rsid w:val="0090599D"/>
    <w:rsid w:val="00906834"/>
    <w:rsid w:val="00933F5A"/>
    <w:rsid w:val="00937BFE"/>
    <w:rsid w:val="0097618B"/>
    <w:rsid w:val="0098036B"/>
    <w:rsid w:val="009921A9"/>
    <w:rsid w:val="00995B2A"/>
    <w:rsid w:val="00997104"/>
    <w:rsid w:val="009A2DBA"/>
    <w:rsid w:val="009B0713"/>
    <w:rsid w:val="009D488E"/>
    <w:rsid w:val="009E4090"/>
    <w:rsid w:val="00A16CAD"/>
    <w:rsid w:val="00A93DF0"/>
    <w:rsid w:val="00AC4D91"/>
    <w:rsid w:val="00AF4728"/>
    <w:rsid w:val="00B27FDD"/>
    <w:rsid w:val="00B6387D"/>
    <w:rsid w:val="00B72975"/>
    <w:rsid w:val="00B96F1C"/>
    <w:rsid w:val="00BE1256"/>
    <w:rsid w:val="00BF3EFD"/>
    <w:rsid w:val="00BF58A8"/>
    <w:rsid w:val="00BF58F3"/>
    <w:rsid w:val="00C2045F"/>
    <w:rsid w:val="00C31813"/>
    <w:rsid w:val="00C34F88"/>
    <w:rsid w:val="00C477A0"/>
    <w:rsid w:val="00C803DB"/>
    <w:rsid w:val="00C85B89"/>
    <w:rsid w:val="00C95C84"/>
    <w:rsid w:val="00CC47B1"/>
    <w:rsid w:val="00CD6FAC"/>
    <w:rsid w:val="00CE79B4"/>
    <w:rsid w:val="00D021B2"/>
    <w:rsid w:val="00D049E6"/>
    <w:rsid w:val="00D358A5"/>
    <w:rsid w:val="00D73E68"/>
    <w:rsid w:val="00DB060B"/>
    <w:rsid w:val="00E307D4"/>
    <w:rsid w:val="00EB0FC5"/>
    <w:rsid w:val="00EB2AB4"/>
    <w:rsid w:val="00ED1542"/>
    <w:rsid w:val="00F13CDD"/>
    <w:rsid w:val="00F16C01"/>
    <w:rsid w:val="00F21A85"/>
    <w:rsid w:val="00F762D8"/>
    <w:rsid w:val="00F93886"/>
    <w:rsid w:val="00FB7D39"/>
    <w:rsid w:val="00FC1055"/>
    <w:rsid w:val="00FC6BA3"/>
    <w:rsid w:val="00FD2BAF"/>
    <w:rsid w:val="00FD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E12F772"/>
  <w15:docId w15:val="{4FC40140-2A86-4990-874A-56BF4E9F2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F1A"/>
    <w:pPr>
      <w:jc w:val="both"/>
    </w:pPr>
    <w:rPr>
      <w:sz w:val="28"/>
      <w:lang w:val="uk-UA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semiHidden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</w:pPr>
    <w:rPr>
      <w:noProof/>
    </w:rPr>
  </w:style>
  <w:style w:type="paragraph" w:styleId="ad">
    <w:name w:val="annotation text"/>
    <w:basedOn w:val="a"/>
    <w:semiHidden/>
    <w:rPr>
      <w:rFonts w:ascii="Journal" w:hAnsi="Journal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5A45E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A45E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&#1055;&#1056;&#1054;&#1060;&#1048;_01.2020\08.02.01_&#1057;&#1058;\08.02.01_&#1044;&#1048;&#1057;&#1062;&#1048;&#1055;&#1051;&#1048;&#1053;&#1067;\&#1057;&#1058;-191\&#1057;&#1058;191_2&#1089;&#1077;&#1084;\&#1057;&#1058;191_&#1054;&#1055;.02_&#1058;&#1052;_2&#1089;&#1077;&#1084;(48&#1095;)\&#1057;&#1058;191_&#1058;&#1052;_1_&#1058;&#1045;&#1056;&#1052;&#1045;&#1061;_2&#1089;&#1077;&#1084;\&#1057;&#1058;171_&#1058;&#1052;(4&#1089;&#1077;&#1084;)_&#1056;&#1043;&#1056;\Format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Format_A4.dot</Template>
  <TotalTime>206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112</cp:revision>
  <dcterms:created xsi:type="dcterms:W3CDTF">2019-01-02T03:17:00Z</dcterms:created>
  <dcterms:modified xsi:type="dcterms:W3CDTF">2020-03-26T05:43:00Z</dcterms:modified>
</cp:coreProperties>
</file>